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F025F" w14:textId="77777777" w:rsidR="00316CC2" w:rsidRDefault="00316CC2" w:rsidP="00316C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MASSY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294ADF30" w14:textId="77777777" w:rsidR="00316CC2" w:rsidRDefault="00316CC2" w:rsidP="00316C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Goldsmith.</w:t>
      </w:r>
    </w:p>
    <w:p w14:paraId="386104C3" w14:textId="77777777" w:rsidR="00316CC2" w:rsidRDefault="00316CC2" w:rsidP="00316C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007BE3" w14:textId="77777777" w:rsidR="00316CC2" w:rsidRDefault="00316CC2" w:rsidP="00316C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DA582" w14:textId="77777777" w:rsidR="00316CC2" w:rsidRDefault="00316CC2" w:rsidP="00316C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Jan.1478</w:t>
      </w:r>
      <w:r>
        <w:rPr>
          <w:rFonts w:ascii="Times New Roman" w:hAnsi="Times New Roman" w:cs="Times New Roman"/>
          <w:sz w:val="24"/>
          <w:szCs w:val="24"/>
        </w:rPr>
        <w:tab/>
        <w:t>Gift by Henry Massy of London, goldsmith(q.v.), of his goods and chattels</w:t>
      </w:r>
    </w:p>
    <w:p w14:paraId="38E33163" w14:textId="77777777" w:rsidR="00316CC2" w:rsidRDefault="00316CC2" w:rsidP="00316C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him, John Barker of London, goldsmith(q.v.),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Elryngton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7EEA6F8A" w14:textId="77777777" w:rsidR="00316CC2" w:rsidRDefault="00316CC2" w:rsidP="00316C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Hackney(q.v.).     (C.C.R. 1476-85 pp.93-4)</w:t>
      </w:r>
    </w:p>
    <w:p w14:paraId="02C5F367" w14:textId="77777777" w:rsidR="00316CC2" w:rsidRDefault="00316CC2" w:rsidP="00316C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176A0A" w14:textId="77777777" w:rsidR="00316CC2" w:rsidRDefault="00316CC2" w:rsidP="00316C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4C079B" w14:textId="77777777" w:rsidR="00316CC2" w:rsidRDefault="00316CC2" w:rsidP="00316C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2021</w:t>
      </w:r>
    </w:p>
    <w:p w14:paraId="0EA0244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99267" w14:textId="77777777" w:rsidR="00316CC2" w:rsidRDefault="00316CC2" w:rsidP="009139A6">
      <w:r>
        <w:separator/>
      </w:r>
    </w:p>
  </w:endnote>
  <w:endnote w:type="continuationSeparator" w:id="0">
    <w:p w14:paraId="4FDB73ED" w14:textId="77777777" w:rsidR="00316CC2" w:rsidRDefault="00316C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289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306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F8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F016" w14:textId="77777777" w:rsidR="00316CC2" w:rsidRDefault="00316CC2" w:rsidP="009139A6">
      <w:r>
        <w:separator/>
      </w:r>
    </w:p>
  </w:footnote>
  <w:footnote w:type="continuationSeparator" w:id="0">
    <w:p w14:paraId="3121B2CD" w14:textId="77777777" w:rsidR="00316CC2" w:rsidRDefault="00316C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07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75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0FA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CC2"/>
    <w:rsid w:val="000666E0"/>
    <w:rsid w:val="002510B7"/>
    <w:rsid w:val="00316CC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D951E"/>
  <w15:chartTrackingRefBased/>
  <w15:docId w15:val="{5838BFC2-168B-43A7-AD5F-B995E473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2021-04-29T20:12:00Z</dcterms:created>
  <dcterms:modified xsi:type="dcterms:W3CDTF">2021-04-29T20:13:00Z</dcterms:modified>
</cp:coreProperties>
</file>